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09BFF" w14:textId="77777777" w:rsidR="00795077" w:rsidRPr="00795077" w:rsidRDefault="00795077" w:rsidP="007950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95077">
        <w:rPr>
          <w:rFonts w:ascii="Times New Roman" w:hAnsi="Times New Roman" w:cs="Times New Roman"/>
          <w:sz w:val="24"/>
          <w:szCs w:val="24"/>
          <w:u w:val="single"/>
        </w:rPr>
        <w:t>Hugh WRENNE, LL.B</w:t>
      </w:r>
      <w:r w:rsidRPr="00795077">
        <w:rPr>
          <w:rFonts w:ascii="Times New Roman" w:hAnsi="Times New Roman" w:cs="Times New Roman"/>
          <w:sz w:val="24"/>
          <w:szCs w:val="24"/>
        </w:rPr>
        <w:t>.        (fl.1496)</w:t>
      </w:r>
    </w:p>
    <w:p w14:paraId="20CD4507" w14:textId="77777777" w:rsidR="00795077" w:rsidRPr="00795077" w:rsidRDefault="00795077" w:rsidP="007950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95077"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 w:rsidRPr="00795077">
        <w:rPr>
          <w:rFonts w:ascii="Times New Roman" w:hAnsi="Times New Roman" w:cs="Times New Roman"/>
          <w:sz w:val="24"/>
          <w:szCs w:val="24"/>
        </w:rPr>
        <w:t>Giggleswick</w:t>
      </w:r>
      <w:proofErr w:type="spellEnd"/>
      <w:r w:rsidRPr="00795077">
        <w:rPr>
          <w:rFonts w:ascii="Times New Roman" w:hAnsi="Times New Roman" w:cs="Times New Roman"/>
          <w:sz w:val="24"/>
          <w:szCs w:val="24"/>
        </w:rPr>
        <w:t>, Yorkshire.</w:t>
      </w:r>
    </w:p>
    <w:p w14:paraId="7DDDEAA5" w14:textId="77777777" w:rsidR="00795077" w:rsidRPr="00795077" w:rsidRDefault="00795077" w:rsidP="007950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7FA943" w14:textId="77777777" w:rsidR="00795077" w:rsidRPr="00795077" w:rsidRDefault="00795077" w:rsidP="007950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8D49C7" w14:textId="77777777" w:rsidR="00795077" w:rsidRPr="00795077" w:rsidRDefault="00795077" w:rsidP="007950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95077">
        <w:rPr>
          <w:rFonts w:ascii="Times New Roman" w:hAnsi="Times New Roman" w:cs="Times New Roman"/>
          <w:sz w:val="24"/>
          <w:szCs w:val="24"/>
        </w:rPr>
        <w:t>26 Jul.</w:t>
      </w:r>
      <w:r w:rsidRPr="00795077">
        <w:rPr>
          <w:rFonts w:ascii="Times New Roman" w:hAnsi="Times New Roman" w:cs="Times New Roman"/>
          <w:sz w:val="24"/>
          <w:szCs w:val="24"/>
        </w:rPr>
        <w:tab/>
        <w:t>1496</w:t>
      </w:r>
      <w:r w:rsidRPr="00795077">
        <w:rPr>
          <w:rFonts w:ascii="Times New Roman" w:hAnsi="Times New Roman" w:cs="Times New Roman"/>
          <w:sz w:val="24"/>
          <w:szCs w:val="24"/>
        </w:rPr>
        <w:tab/>
        <w:t>He was presented to the vicarage.</w:t>
      </w:r>
    </w:p>
    <w:p w14:paraId="40543A59" w14:textId="77777777" w:rsidR="00795077" w:rsidRPr="00795077" w:rsidRDefault="00795077" w:rsidP="0079507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95077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795077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795077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795077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795077">
        <w:rPr>
          <w:rFonts w:ascii="Times New Roman" w:hAnsi="Times New Roman" w:cs="Times New Roman"/>
          <w:sz w:val="24"/>
          <w:szCs w:val="24"/>
        </w:rPr>
        <w:t>, pub. The Canterbury and York Society, 1974, p.88)</w:t>
      </w:r>
    </w:p>
    <w:p w14:paraId="7A4F471D" w14:textId="77777777" w:rsidR="00795077" w:rsidRPr="00795077" w:rsidRDefault="00795077" w:rsidP="007950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681B1F" w14:textId="77777777" w:rsidR="00795077" w:rsidRPr="00795077" w:rsidRDefault="00795077" w:rsidP="007950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E54A35" w14:textId="77777777" w:rsidR="00795077" w:rsidRPr="00795077" w:rsidRDefault="00795077" w:rsidP="0079507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95077">
        <w:rPr>
          <w:rFonts w:ascii="Times New Roman" w:hAnsi="Times New Roman" w:cs="Times New Roman"/>
          <w:sz w:val="24"/>
          <w:szCs w:val="24"/>
        </w:rPr>
        <w:t>28 June 2022</w:t>
      </w:r>
    </w:p>
    <w:p w14:paraId="1A99A9C0" w14:textId="77777777" w:rsidR="00BA00AB" w:rsidRPr="0079507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950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1640D" w14:textId="77777777" w:rsidR="00795077" w:rsidRDefault="00795077" w:rsidP="009139A6">
      <w:r>
        <w:separator/>
      </w:r>
    </w:p>
  </w:endnote>
  <w:endnote w:type="continuationSeparator" w:id="0">
    <w:p w14:paraId="3A70F889" w14:textId="77777777" w:rsidR="00795077" w:rsidRDefault="007950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48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F6C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2A2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1EC3E" w14:textId="77777777" w:rsidR="00795077" w:rsidRDefault="00795077" w:rsidP="009139A6">
      <w:r>
        <w:separator/>
      </w:r>
    </w:p>
  </w:footnote>
  <w:footnote w:type="continuationSeparator" w:id="0">
    <w:p w14:paraId="45A233F8" w14:textId="77777777" w:rsidR="00795077" w:rsidRDefault="007950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6F3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708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C7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077"/>
    <w:rsid w:val="000666E0"/>
    <w:rsid w:val="002510B7"/>
    <w:rsid w:val="005C130B"/>
    <w:rsid w:val="005C2D51"/>
    <w:rsid w:val="0079507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43808"/>
  <w15:chartTrackingRefBased/>
  <w15:docId w15:val="{AC5AEE02-E88D-45F4-82DD-F3FEA3DF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2022-09-25T20:44:00Z</dcterms:created>
  <dcterms:modified xsi:type="dcterms:W3CDTF">2022-09-25T20:46:00Z</dcterms:modified>
</cp:coreProperties>
</file>